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50" w:rsidRPr="004F3928" w:rsidRDefault="008A0250" w:rsidP="004F3928">
      <w:pPr>
        <w:pStyle w:val="Heading3"/>
        <w:ind w:firstLine="0"/>
        <w:rPr>
          <w:b/>
          <w:bCs/>
          <w:caps/>
          <w:sz w:val="24"/>
          <w:szCs w:val="24"/>
        </w:rPr>
      </w:pPr>
      <w:r w:rsidRPr="004F3928">
        <w:rPr>
          <w:b/>
          <w:bCs/>
          <w:caps/>
          <w:sz w:val="24"/>
          <w:szCs w:val="24"/>
        </w:rPr>
        <w:t xml:space="preserve">АДМИНИСТРАЦИЯ </w:t>
      </w:r>
    </w:p>
    <w:p w:rsidR="008A0250" w:rsidRPr="004F3928" w:rsidRDefault="008A0250" w:rsidP="004F3928">
      <w:pPr>
        <w:pStyle w:val="Heading3"/>
        <w:ind w:firstLine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НОВОШАРАПСКОГО</w:t>
      </w:r>
      <w:r w:rsidRPr="004F3928">
        <w:rPr>
          <w:b/>
          <w:bCs/>
          <w:caps/>
          <w:sz w:val="24"/>
          <w:szCs w:val="24"/>
        </w:rPr>
        <w:t xml:space="preserve"> СЕЛЬСОВЕТА</w:t>
      </w:r>
    </w:p>
    <w:p w:rsidR="008A0250" w:rsidRPr="004F3928" w:rsidRDefault="008A0250" w:rsidP="004F3928">
      <w:pPr>
        <w:pStyle w:val="Heading3"/>
        <w:ind w:firstLine="0"/>
        <w:rPr>
          <w:b/>
          <w:bCs/>
          <w:caps/>
          <w:sz w:val="24"/>
          <w:szCs w:val="24"/>
        </w:rPr>
      </w:pPr>
      <w:r w:rsidRPr="004F3928">
        <w:rPr>
          <w:b/>
          <w:bCs/>
          <w:caps/>
          <w:sz w:val="24"/>
          <w:szCs w:val="24"/>
        </w:rPr>
        <w:t>ОРДЫНСКОГО района Новосибирской области</w:t>
      </w:r>
    </w:p>
    <w:p w:rsidR="008A0250" w:rsidRPr="004F3928" w:rsidRDefault="008A0250" w:rsidP="004F3928">
      <w:pPr>
        <w:rPr>
          <w:sz w:val="24"/>
          <w:szCs w:val="24"/>
        </w:rPr>
      </w:pPr>
    </w:p>
    <w:p w:rsidR="008A0250" w:rsidRPr="004F3928" w:rsidRDefault="008A0250" w:rsidP="004F3928">
      <w:pPr>
        <w:pStyle w:val="Heading1"/>
        <w:ind w:firstLine="0"/>
        <w:rPr>
          <w:sz w:val="24"/>
          <w:szCs w:val="24"/>
        </w:rPr>
      </w:pPr>
      <w:r w:rsidRPr="004F3928">
        <w:rPr>
          <w:sz w:val="24"/>
          <w:szCs w:val="24"/>
        </w:rPr>
        <w:t>П О С Т А Н О В Л Е Н И Е</w:t>
      </w:r>
    </w:p>
    <w:p w:rsidR="008A0250" w:rsidRPr="004F3928" w:rsidRDefault="008A0250" w:rsidP="004F3928">
      <w:pPr>
        <w:pStyle w:val="Header"/>
        <w:tabs>
          <w:tab w:val="left" w:pos="708"/>
        </w:tabs>
        <w:rPr>
          <w:sz w:val="24"/>
          <w:szCs w:val="24"/>
        </w:rPr>
      </w:pPr>
    </w:p>
    <w:p w:rsidR="008A0250" w:rsidRPr="004F3928" w:rsidRDefault="008A0250" w:rsidP="004F3928">
      <w:pPr>
        <w:rPr>
          <w:sz w:val="24"/>
          <w:szCs w:val="24"/>
        </w:rPr>
      </w:pPr>
      <w:r>
        <w:rPr>
          <w:noProof/>
        </w:rPr>
        <w:pict>
          <v:rect id="_x0000_s1026" style="position:absolute;left:0;text-align:left;margin-left:149.15pt;margin-top:9.1pt;width:90pt;height:27pt;z-index:-251658240;mso-wrap-edited:f" strokecolor="white">
            <v:textbox style="mso-next-textbox:#_x0000_s1026">
              <w:txbxContent>
                <w:p w:rsidR="008A0250" w:rsidRDefault="008A0250" w:rsidP="004F3928"/>
              </w:txbxContent>
            </v:textbox>
          </v:rect>
        </w:pict>
      </w:r>
    </w:p>
    <w:p w:rsidR="008A0250" w:rsidRPr="002B44C4" w:rsidRDefault="008A0250" w:rsidP="002B44C4">
      <w:pPr>
        <w:ind w:firstLine="0"/>
        <w:jc w:val="center"/>
        <w:rPr>
          <w:b/>
          <w:bCs/>
        </w:rPr>
      </w:pPr>
      <w:r>
        <w:t>28</w:t>
      </w:r>
      <w:r w:rsidRPr="002B44C4">
        <w:t>.05.2013 г.                                  № 170</w:t>
      </w:r>
    </w:p>
    <w:p w:rsidR="008A0250" w:rsidRPr="004F3928" w:rsidRDefault="008A0250" w:rsidP="004F3928">
      <w:pPr>
        <w:pStyle w:val="Heading4"/>
        <w:ind w:firstLine="0"/>
        <w:rPr>
          <w:b w:val="0"/>
          <w:bCs w:val="0"/>
          <w:sz w:val="24"/>
          <w:szCs w:val="24"/>
        </w:rPr>
      </w:pPr>
      <w:r w:rsidRPr="004F3928">
        <w:rPr>
          <w:b w:val="0"/>
          <w:bCs w:val="0"/>
          <w:sz w:val="24"/>
          <w:szCs w:val="24"/>
        </w:rPr>
        <w:t xml:space="preserve"> </w:t>
      </w:r>
    </w:p>
    <w:p w:rsidR="008A0250" w:rsidRPr="00B56B62" w:rsidRDefault="008A0250" w:rsidP="004F3928">
      <w:pPr>
        <w:tabs>
          <w:tab w:val="left" w:pos="0"/>
        </w:tabs>
        <w:ind w:firstLine="0"/>
      </w:pPr>
    </w:p>
    <w:p w:rsidR="008A0250" w:rsidRPr="00B56B62" w:rsidRDefault="008A0250" w:rsidP="004F3928">
      <w:pPr>
        <w:widowControl w:val="0"/>
        <w:autoSpaceDE w:val="0"/>
        <w:autoSpaceDN w:val="0"/>
        <w:adjustRightInd w:val="0"/>
        <w:ind w:firstLine="540"/>
        <w:rPr>
          <w:lang w:eastAsia="en-US"/>
        </w:rPr>
      </w:pPr>
    </w:p>
    <w:p w:rsidR="008A0250" w:rsidRPr="00B56B62" w:rsidRDefault="008A0250" w:rsidP="00B56B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56B62">
        <w:rPr>
          <w:rFonts w:ascii="Times New Roman" w:hAnsi="Times New Roman" w:cs="Times New Roman"/>
          <w:sz w:val="28"/>
          <w:szCs w:val="28"/>
        </w:rPr>
        <w:t>О ПОРЯДКЕ ОПОВЕЩЕНИЯ И ИНФОРМИРОВАНИЯ НАСЕЛЕНИЯ</w:t>
      </w:r>
    </w:p>
    <w:p w:rsidR="008A0250" w:rsidRDefault="008A0250" w:rsidP="00B56B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56B62">
        <w:rPr>
          <w:rFonts w:ascii="Times New Roman" w:hAnsi="Times New Roman" w:cs="Times New Roman"/>
          <w:sz w:val="28"/>
          <w:szCs w:val="28"/>
        </w:rPr>
        <w:t xml:space="preserve">МО </w:t>
      </w:r>
      <w:r>
        <w:rPr>
          <w:rFonts w:ascii="Times New Roman" w:hAnsi="Times New Roman" w:cs="Times New Roman"/>
          <w:sz w:val="28"/>
          <w:szCs w:val="28"/>
        </w:rPr>
        <w:t>НОВОШАРАПСКИЙ СЕЛЬСОВЕТ</w:t>
      </w:r>
      <w:r w:rsidRPr="00B56B62">
        <w:rPr>
          <w:rFonts w:ascii="Times New Roman" w:hAnsi="Times New Roman" w:cs="Times New Roman"/>
          <w:sz w:val="28"/>
          <w:szCs w:val="28"/>
        </w:rPr>
        <w:t xml:space="preserve"> О ВЫПОЛНЕНИИ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B62">
        <w:rPr>
          <w:rFonts w:ascii="Times New Roman" w:hAnsi="Times New Roman" w:cs="Times New Roman"/>
          <w:sz w:val="28"/>
          <w:szCs w:val="28"/>
        </w:rPr>
        <w:t>ГРАЖДАНСКОЙ ОБОРОНЫ</w:t>
      </w:r>
    </w:p>
    <w:p w:rsidR="008A0250" w:rsidRPr="00B56B62" w:rsidRDefault="008A0250" w:rsidP="00B56B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0250" w:rsidRPr="00B56B62" w:rsidRDefault="008A0250" w:rsidP="00B56B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B6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 февраля 1998 г. N</w:t>
      </w:r>
      <w:r>
        <w:rPr>
          <w:rFonts w:ascii="Times New Roman" w:hAnsi="Times New Roman" w:cs="Times New Roman"/>
          <w:sz w:val="28"/>
          <w:szCs w:val="28"/>
        </w:rPr>
        <w:t xml:space="preserve"> 28-ФЗ "О гражданской обороне", </w:t>
      </w:r>
      <w:r w:rsidRPr="00B56B62">
        <w:rPr>
          <w:rFonts w:ascii="Times New Roman" w:hAnsi="Times New Roman" w:cs="Times New Roman"/>
          <w:sz w:val="28"/>
          <w:szCs w:val="28"/>
        </w:rPr>
        <w:t>и в целях обеспечения своевременного оповещения и информирования населения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Pr="00B56B62">
        <w:rPr>
          <w:rFonts w:ascii="Times New Roman" w:hAnsi="Times New Roman" w:cs="Times New Roman"/>
          <w:sz w:val="28"/>
          <w:szCs w:val="28"/>
        </w:rPr>
        <w:t xml:space="preserve"> об угрозе или возникновении чрезвычайных ситуаций природного и техногенного характера, постановляю:</w:t>
      </w:r>
    </w:p>
    <w:p w:rsidR="008A0250" w:rsidRPr="00B56B62" w:rsidRDefault="008A0250" w:rsidP="00B56B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B56B62">
        <w:rPr>
          <w:rFonts w:ascii="Times New Roman" w:hAnsi="Times New Roman" w:cs="Times New Roman"/>
          <w:sz w:val="28"/>
          <w:szCs w:val="28"/>
        </w:rPr>
        <w:t>Порядок оповещения и информирования населения муниципального образования района о выполнении мероприятий гражданской обороны с</w:t>
      </w:r>
      <w:r>
        <w:rPr>
          <w:rFonts w:ascii="Times New Roman" w:hAnsi="Times New Roman" w:cs="Times New Roman"/>
          <w:sz w:val="28"/>
          <w:szCs w:val="28"/>
        </w:rPr>
        <w:t>огласно Приложению N 1</w:t>
      </w:r>
      <w:r w:rsidRPr="00B56B62">
        <w:rPr>
          <w:rFonts w:ascii="Times New Roman" w:hAnsi="Times New Roman" w:cs="Times New Roman"/>
          <w:sz w:val="28"/>
          <w:szCs w:val="28"/>
        </w:rPr>
        <w:t>.</w:t>
      </w:r>
    </w:p>
    <w:p w:rsidR="008A0250" w:rsidRDefault="008A0250" w:rsidP="00B56B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Pr="00B56B62">
        <w:rPr>
          <w:rFonts w:ascii="Times New Roman" w:hAnsi="Times New Roman" w:cs="Times New Roman"/>
          <w:sz w:val="28"/>
          <w:szCs w:val="28"/>
        </w:rPr>
        <w:t>беспечить решение задач по оповещению и</w:t>
      </w:r>
      <w:r>
        <w:rPr>
          <w:rFonts w:ascii="Times New Roman" w:hAnsi="Times New Roman" w:cs="Times New Roman"/>
          <w:sz w:val="28"/>
          <w:szCs w:val="28"/>
        </w:rPr>
        <w:t xml:space="preserve"> информированию населения муниципального образования</w:t>
      </w:r>
      <w:r w:rsidRPr="00B56B62">
        <w:rPr>
          <w:rFonts w:ascii="Times New Roman" w:hAnsi="Times New Roman" w:cs="Times New Roman"/>
          <w:sz w:val="28"/>
          <w:szCs w:val="28"/>
        </w:rPr>
        <w:t xml:space="preserve"> о выполнении мероприятий гражданской обороны.</w:t>
      </w:r>
    </w:p>
    <w:p w:rsidR="008A0250" w:rsidRPr="00B72375" w:rsidRDefault="008A0250" w:rsidP="008F1D2E">
      <w:pPr>
        <w:pStyle w:val="NormalWeb"/>
        <w:spacing w:before="29" w:beforeAutospacing="0" w:after="29" w:afterAutospacing="0"/>
        <w:ind w:firstLine="54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Pr="008F1D2E">
        <w:rPr>
          <w:color w:val="303030"/>
        </w:rPr>
        <w:t xml:space="preserve"> </w:t>
      </w:r>
      <w:r w:rsidRPr="00B72375">
        <w:rPr>
          <w:color w:val="303030"/>
          <w:sz w:val="28"/>
          <w:szCs w:val="28"/>
        </w:rPr>
        <w:t>Опубликовать настоящее постановление в печатном орган</w:t>
      </w:r>
      <w:r>
        <w:rPr>
          <w:color w:val="303030"/>
          <w:sz w:val="28"/>
          <w:szCs w:val="28"/>
        </w:rPr>
        <w:t>е администрации Новошарапского</w:t>
      </w:r>
      <w:r w:rsidRPr="00B72375">
        <w:rPr>
          <w:color w:val="303030"/>
          <w:sz w:val="28"/>
          <w:szCs w:val="28"/>
        </w:rPr>
        <w:t xml:space="preserve"> сельсовета «</w:t>
      </w:r>
      <w:r>
        <w:rPr>
          <w:color w:val="303030"/>
          <w:sz w:val="28"/>
          <w:szCs w:val="28"/>
        </w:rPr>
        <w:t>Пресс-Бюллетень</w:t>
      </w:r>
      <w:r w:rsidRPr="00B72375">
        <w:rPr>
          <w:color w:val="303030"/>
          <w:sz w:val="28"/>
          <w:szCs w:val="28"/>
        </w:rPr>
        <w:t>» и разместить на официальном сайте сельсовета.</w:t>
      </w:r>
    </w:p>
    <w:p w:rsidR="008A0250" w:rsidRPr="00B56B62" w:rsidRDefault="008A0250" w:rsidP="00B56B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56B6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B56B62">
        <w:rPr>
          <w:rFonts w:ascii="Times New Roman" w:hAnsi="Times New Roman" w:cs="Times New Roman"/>
          <w:sz w:val="28"/>
          <w:szCs w:val="28"/>
        </w:rPr>
        <w:t>.</w:t>
      </w:r>
    </w:p>
    <w:p w:rsidR="008A0250" w:rsidRPr="00B56B62" w:rsidRDefault="008A0250" w:rsidP="00B56B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B56B62" w:rsidRDefault="008A0250" w:rsidP="00B56B6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A0250" w:rsidRDefault="008A0250" w:rsidP="00B56B62">
      <w:pPr>
        <w:pStyle w:val="ConsPlusNonformat"/>
        <w:widowControl/>
        <w:jc w:val="right"/>
      </w:pPr>
    </w:p>
    <w:p w:rsidR="008A0250" w:rsidRPr="008F1D2E" w:rsidRDefault="008A0250" w:rsidP="008F1D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Новошарапского сельсовета                                                     В.В. Эллерт</w:t>
      </w: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Default="008A0250" w:rsidP="008F1D2E">
      <w:pPr>
        <w:pStyle w:val="ConsPlusNonformat"/>
        <w:widowControl/>
      </w:pPr>
    </w:p>
    <w:p w:rsidR="008A0250" w:rsidRDefault="008A0250" w:rsidP="00B56B62">
      <w:pPr>
        <w:pStyle w:val="ConsPlusNonformat"/>
        <w:widowControl/>
        <w:jc w:val="right"/>
      </w:pPr>
    </w:p>
    <w:p w:rsidR="008A0250" w:rsidRPr="008F1D2E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F1D2E">
        <w:rPr>
          <w:rFonts w:ascii="Times New Roman" w:hAnsi="Times New Roman" w:cs="Times New Roman"/>
          <w:sz w:val="28"/>
          <w:szCs w:val="28"/>
        </w:rPr>
        <w:t>Приложение</w:t>
      </w:r>
    </w:p>
    <w:p w:rsidR="008A0250" w:rsidRPr="008F1D2E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A0250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Новошарапского сельсовета</w:t>
      </w:r>
    </w:p>
    <w:p w:rsidR="008A0250" w:rsidRPr="008F1D2E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8A0250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28.05.2013 г. N 170</w:t>
      </w:r>
    </w:p>
    <w:p w:rsidR="008A0250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A0250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A0250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F177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F177B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ПОЛОЖЕНИЕ</w:t>
      </w:r>
    </w:p>
    <w:p w:rsidR="008A0250" w:rsidRPr="002438BF" w:rsidRDefault="008A0250" w:rsidP="00F177B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о порядке оповещения и информирования населения муниципального образования Новошарапский сельсовет Ордынского района Новосибирской области</w:t>
      </w:r>
    </w:p>
    <w:p w:rsidR="008A0250" w:rsidRPr="002438BF" w:rsidRDefault="008A0250" w:rsidP="00F177B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F177B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A0250" w:rsidRPr="002438BF" w:rsidRDefault="008A0250" w:rsidP="00F177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1.1. Настоящее Положение разработано в целях реализации Федерального закона от 12.02.1998 N 28-ФЗ "О гражданской обороне" и определяет порядок оповещения и информирования населения.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1.2. Положение определяет состав, задачи, структуру и механизм реализации мероприятий гражданской обороны по оповещению и информированию населения, являющихся составной частью мероприятий по гражданской обороне, проводимых на территории Новошарапского сельсовета.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1.3. Руководители предприятий, организаций и учреждений несут персональную ответственность за обеспечение выполнения установленного настоящим Положением порядка оповещения и информирования населения.</w:t>
      </w:r>
    </w:p>
    <w:p w:rsidR="008A0250" w:rsidRPr="002438BF" w:rsidRDefault="008A0250" w:rsidP="00F177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8C11E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 xml:space="preserve">2. Задачи и порядок оповещения и информирования населения </w:t>
      </w:r>
    </w:p>
    <w:p w:rsidR="008A0250" w:rsidRPr="002438BF" w:rsidRDefault="008A0250" w:rsidP="00F177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2.1. Оповещение и информирование населения д. Новый Шарап является одной из основных задач местной  системы оповещения гражданской обороны, по обеспечению доведения сигналов (распоряжений) и информации оповещения от соответствующих органов, осуществляющих управление гражданской обороной до населения д. Новый Шарап.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2.2. Решение на использование системы оповещения гражданской обороны принимает Глава Новошарапского сельсовета или лицо, его замещающее.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2.3. Сигналы (распоряжения) и информация оповещения передаются вне всякой очереди, с использованием всех имеющихся в его распоряжении средств связи и оповещения 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Запуск электросирен производится незамедлительно.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2.5. Основной способ оповещения и информирования населения -передача речевых сообщений по телефонным сетям и системе звукового оповещения.</w:t>
      </w: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2.6. Речевая информация передается с перерывом вещания длительностью не более пяти минут. Допускается 2 - 3-кратное повторение передачи речевого сообщения.</w:t>
      </w:r>
    </w:p>
    <w:p w:rsidR="008A0250" w:rsidRPr="002438BF" w:rsidRDefault="008A0250" w:rsidP="00F177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8C11E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 xml:space="preserve">3. Руководство организацией оповещения информирования населения </w:t>
      </w:r>
    </w:p>
    <w:p w:rsidR="008A0250" w:rsidRPr="002438BF" w:rsidRDefault="008A0250" w:rsidP="008C11E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F177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>3.1. Общее руководство организацией оповещения и информирования населения осуществляется Главой Новошарапского сельсовета.</w:t>
      </w:r>
    </w:p>
    <w:p w:rsidR="008A0250" w:rsidRPr="002438BF" w:rsidRDefault="008A0250" w:rsidP="008C11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8BF">
        <w:rPr>
          <w:rFonts w:ascii="Times New Roman" w:hAnsi="Times New Roman" w:cs="Times New Roman"/>
          <w:sz w:val="28"/>
          <w:szCs w:val="28"/>
        </w:rPr>
        <w:t xml:space="preserve">3.2. Непосредственное руководство осуществляется на предприятиях, организациях и учреждениях - органами и работниками, специально уполномоченными на решение задач в области гражданской обороны и чрезвычайных ситуаций </w:t>
      </w:r>
    </w:p>
    <w:p w:rsidR="008A0250" w:rsidRPr="002438BF" w:rsidRDefault="008A0250" w:rsidP="00F177B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B56B6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B56B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B56B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0250" w:rsidRPr="002438BF" w:rsidRDefault="008A0250" w:rsidP="002438BF">
      <w:pPr>
        <w:ind w:firstLine="0"/>
      </w:pPr>
    </w:p>
    <w:sectPr w:rsidR="008A0250" w:rsidRPr="002438BF" w:rsidSect="000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7617D"/>
    <w:multiLevelType w:val="multilevel"/>
    <w:tmpl w:val="776CC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928"/>
    <w:rsid w:val="0003451F"/>
    <w:rsid w:val="000C1361"/>
    <w:rsid w:val="001044E4"/>
    <w:rsid w:val="002438BF"/>
    <w:rsid w:val="002B44C4"/>
    <w:rsid w:val="00444D58"/>
    <w:rsid w:val="004F3928"/>
    <w:rsid w:val="005633A4"/>
    <w:rsid w:val="006134BE"/>
    <w:rsid w:val="007A71D9"/>
    <w:rsid w:val="00894858"/>
    <w:rsid w:val="008A0250"/>
    <w:rsid w:val="008C11EA"/>
    <w:rsid w:val="008F0991"/>
    <w:rsid w:val="008F1D2E"/>
    <w:rsid w:val="00965A0A"/>
    <w:rsid w:val="00B56B62"/>
    <w:rsid w:val="00B6302E"/>
    <w:rsid w:val="00B72375"/>
    <w:rsid w:val="00BE5447"/>
    <w:rsid w:val="00C21225"/>
    <w:rsid w:val="00F177B1"/>
    <w:rsid w:val="00F76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928"/>
    <w:pPr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3928"/>
    <w:pPr>
      <w:keepNext/>
      <w:jc w:val="center"/>
      <w:outlineLvl w:val="0"/>
    </w:pPr>
    <w:rPr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3928"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F3928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392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F392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F392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F39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3928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4F3928"/>
    <w:pPr>
      <w:ind w:firstLine="0"/>
      <w:jc w:val="left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F3928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4F3928"/>
    <w:rPr>
      <w:color w:val="0000FF"/>
      <w:u w:val="single"/>
    </w:rPr>
  </w:style>
  <w:style w:type="paragraph" w:customStyle="1" w:styleId="ConsPlusNormal">
    <w:name w:val="ConsPlusNormal"/>
    <w:uiPriority w:val="99"/>
    <w:rsid w:val="00B56B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56B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56B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8F1D2E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438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A73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96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3</Pages>
  <Words>540</Words>
  <Characters>3083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2013-06-05T06:31:00Z</cp:lastPrinted>
  <dcterms:created xsi:type="dcterms:W3CDTF">2013-05-31T08:35:00Z</dcterms:created>
  <dcterms:modified xsi:type="dcterms:W3CDTF">2013-06-05T06:32:00Z</dcterms:modified>
</cp:coreProperties>
</file>